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F946C0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56A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56A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56AE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946C0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58860-3882-4B3E-9AF0-DAF9707C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2018-12-26T02:46:00Z</dcterms:modified>
</cp:coreProperties>
</file>